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A9" w:rsidRPr="00672FA9" w:rsidRDefault="00F13F9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Project</w:t>
      </w:r>
    </w:p>
    <w:p w:rsidR="00215E9E" w:rsidRPr="00672FA9" w:rsidRDefault="009B2A6B" w:rsidP="00672FA9">
      <w:pPr>
        <w:pStyle w:val="Kop2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Inventarisatie archeologie</w:t>
      </w:r>
    </w:p>
    <w:p w:rsidR="00672FA9" w:rsidRPr="00672FA9" w:rsidRDefault="00672FA9" w:rsidP="00215E9E">
      <w:pPr>
        <w:rPr>
          <w:smallCap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3686"/>
      </w:tblGrid>
      <w:tr w:rsidR="004137D2" w:rsidRPr="008A34BE" w:rsidTr="00D878B0">
        <w:trPr>
          <w:trHeight w:val="283"/>
        </w:trPr>
        <w:tc>
          <w:tcPr>
            <w:tcW w:w="524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137D2" w:rsidRPr="004137D2" w:rsidRDefault="004137D2" w:rsidP="00207473">
            <w:pPr>
              <w:rPr>
                <w:smallCaps/>
              </w:rPr>
            </w:pPr>
            <w:r w:rsidRPr="004137D2">
              <w:rPr>
                <w:smallCaps/>
              </w:rPr>
              <w:t>Project</w:t>
            </w:r>
            <w:r>
              <w:rPr>
                <w:smallCaps/>
              </w:rPr>
              <w:t xml:space="preserve">nummer en </w:t>
            </w:r>
            <w:r w:rsidR="007D5AF8">
              <w:rPr>
                <w:smallCaps/>
              </w:rPr>
              <w:t>–</w:t>
            </w:r>
            <w:r>
              <w:rPr>
                <w:smallCaps/>
              </w:rPr>
              <w:t>naam</w:t>
            </w:r>
            <w:r w:rsidR="007D5AF8">
              <w:rPr>
                <w:smallCaps/>
              </w:rPr>
              <w:t xml:space="preserve"> Aquafin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137D2" w:rsidRPr="00D878B0" w:rsidRDefault="00911B73" w:rsidP="00230239">
            <w:pPr>
              <w:tabs>
                <w:tab w:val="center" w:pos="1735"/>
              </w:tabs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23.236</w:t>
            </w:r>
            <w:r w:rsidR="001534A5">
              <w:rPr>
                <w:color w:val="2E74B5" w:themeColor="accent1" w:themeShade="BF"/>
              </w:rPr>
              <w:t xml:space="preserve"> – Afkoppeling Kerkweg</w:t>
            </w:r>
            <w:bookmarkStart w:id="0" w:name="_GoBack"/>
            <w:bookmarkEnd w:id="0"/>
          </w:p>
        </w:tc>
      </w:tr>
      <w:tr w:rsidR="004F36D0" w:rsidRPr="008A34BE" w:rsidTr="00D878B0">
        <w:trPr>
          <w:trHeight w:val="283"/>
        </w:trPr>
        <w:tc>
          <w:tcPr>
            <w:tcW w:w="52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F36D0" w:rsidRPr="004137D2" w:rsidRDefault="004F36D0" w:rsidP="004F36D0">
            <w:pPr>
              <w:rPr>
                <w:smallCaps/>
              </w:rPr>
            </w:pPr>
            <w:r w:rsidRPr="004F36D0">
              <w:rPr>
                <w:smallCaps/>
              </w:rPr>
              <w:t>C</w:t>
            </w:r>
            <w:r>
              <w:rPr>
                <w:smallCaps/>
              </w:rPr>
              <w:t>ontactgegevens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F36D0" w:rsidRPr="00D878B0" w:rsidRDefault="004F36D0" w:rsidP="00A20595">
            <w:pPr>
              <w:rPr>
                <w:color w:val="2E74B5" w:themeColor="accent1" w:themeShade="BF"/>
              </w:rPr>
            </w:pPr>
          </w:p>
        </w:tc>
      </w:tr>
      <w:tr w:rsidR="004137D2" w:rsidRPr="008A34BE" w:rsidTr="00D878B0">
        <w:trPr>
          <w:trHeight w:val="283"/>
        </w:trPr>
        <w:tc>
          <w:tcPr>
            <w:tcW w:w="52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137D2" w:rsidRDefault="004F36D0" w:rsidP="004137D2">
            <w:r>
              <w:rPr>
                <w:smallCaps/>
              </w:rPr>
              <w:t>L</w:t>
            </w:r>
            <w:r w:rsidR="004137D2" w:rsidRPr="004A0EC8">
              <w:rPr>
                <w:smallCaps/>
              </w:rPr>
              <w:t>ocatie</w:t>
            </w:r>
            <w:r>
              <w:rPr>
                <w:smallCaps/>
              </w:rPr>
              <w:t>/Gemeente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137D2" w:rsidRPr="00D878B0" w:rsidRDefault="00911B73" w:rsidP="00A20595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Knesselare</w:t>
            </w:r>
          </w:p>
        </w:tc>
      </w:tr>
      <w:tr w:rsidR="007A7731" w:rsidRPr="008A34BE" w:rsidTr="00D878B0">
        <w:trPr>
          <w:trHeight w:val="283"/>
        </w:trPr>
        <w:tc>
          <w:tcPr>
            <w:tcW w:w="52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7A7731" w:rsidRPr="008A34BE" w:rsidRDefault="007A7731" w:rsidP="007A7731">
            <w:pPr>
              <w:rPr>
                <w:smallCaps/>
              </w:rPr>
            </w:pPr>
            <w:r>
              <w:rPr>
                <w:smallCaps/>
              </w:rPr>
              <w:t xml:space="preserve">In </w:t>
            </w:r>
            <w:r w:rsidRPr="004137D2">
              <w:rPr>
                <w:smallCaps/>
              </w:rPr>
              <w:t>archeologische zone</w:t>
            </w:r>
            <w:r>
              <w:rPr>
                <w:smallCaps/>
              </w:rPr>
              <w:t>?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A7731" w:rsidRPr="00D878B0" w:rsidRDefault="00911B73" w:rsidP="007A7731">
            <w:pPr>
              <w:rPr>
                <w:smallCaps/>
                <w:color w:val="2E74B5" w:themeColor="accent1" w:themeShade="BF"/>
              </w:rPr>
            </w:pPr>
            <w:r>
              <w:rPr>
                <w:smallCaps/>
                <w:color w:val="2E74B5" w:themeColor="accent1" w:themeShade="BF"/>
              </w:rPr>
              <w:t>Nee</w:t>
            </w:r>
          </w:p>
        </w:tc>
      </w:tr>
      <w:tr w:rsidR="007A7731" w:rsidRPr="008A34BE" w:rsidTr="00D878B0">
        <w:trPr>
          <w:trHeight w:val="283"/>
        </w:trPr>
        <w:tc>
          <w:tcPr>
            <w:tcW w:w="524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A7731" w:rsidRDefault="007A7731" w:rsidP="007A7731">
            <w:pPr>
              <w:rPr>
                <w:smallCaps/>
              </w:rPr>
            </w:pPr>
            <w:r>
              <w:rPr>
                <w:smallCaps/>
              </w:rPr>
              <w:t xml:space="preserve">is er </w:t>
            </w:r>
            <w:proofErr w:type="spellStart"/>
            <w:r>
              <w:rPr>
                <w:smallCaps/>
              </w:rPr>
              <w:t>milieuhygiënisch</w:t>
            </w:r>
            <w:proofErr w:type="spellEnd"/>
            <w:r>
              <w:rPr>
                <w:smallCaps/>
              </w:rPr>
              <w:t xml:space="preserve"> onderzoek gebeurd?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7A7731" w:rsidRPr="00D878B0" w:rsidRDefault="00911B73" w:rsidP="007A7731">
            <w:pPr>
              <w:rPr>
                <w:smallCaps/>
                <w:color w:val="2E74B5" w:themeColor="accent1" w:themeShade="BF"/>
              </w:rPr>
            </w:pPr>
            <w:r>
              <w:rPr>
                <w:smallCaps/>
                <w:color w:val="2E74B5" w:themeColor="accent1" w:themeShade="BF"/>
              </w:rPr>
              <w:t>Ja</w:t>
            </w:r>
          </w:p>
        </w:tc>
      </w:tr>
      <w:tr w:rsidR="007A7731" w:rsidRPr="008A34BE" w:rsidTr="00D878B0">
        <w:trPr>
          <w:trHeight w:val="283"/>
        </w:trPr>
        <w:tc>
          <w:tcPr>
            <w:tcW w:w="5240" w:type="dxa"/>
            <w:tcBorders>
              <w:top w:val="single" w:sz="18" w:space="0" w:color="auto"/>
            </w:tcBorders>
          </w:tcPr>
          <w:p w:rsidR="007A7731" w:rsidRDefault="007A7731" w:rsidP="007A7731">
            <w:pPr>
              <w:rPr>
                <w:smallCaps/>
              </w:rPr>
            </w:pPr>
            <w:r w:rsidRPr="004137D2">
              <w:rPr>
                <w:smallCaps/>
              </w:rPr>
              <w:t>Lopende meter</w:t>
            </w:r>
            <w:r>
              <w:rPr>
                <w:smallCaps/>
              </w:rPr>
              <w:t xml:space="preserve"> tracé en/of </w:t>
            </w:r>
          </w:p>
          <w:p w:rsidR="007A7731" w:rsidRPr="008A34BE" w:rsidRDefault="007A7731" w:rsidP="007A7731">
            <w:pPr>
              <w:rPr>
                <w:smallCaps/>
              </w:rPr>
            </w:pPr>
            <w:r>
              <w:rPr>
                <w:smallCaps/>
              </w:rPr>
              <w:t>oppervlakte terrein voor grondverbetering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7A7731" w:rsidRPr="00D878B0" w:rsidRDefault="00F7328C" w:rsidP="007A7731">
            <w:pPr>
              <w:rPr>
                <w:color w:val="2E74B5" w:themeColor="accent1" w:themeShade="BF"/>
              </w:rPr>
            </w:pPr>
            <w:r>
              <w:rPr>
                <w:rFonts w:cstheme="minorHAnsi"/>
                <w:color w:val="2E74B5" w:themeColor="accent1" w:themeShade="BF"/>
              </w:rPr>
              <w:t>±</w:t>
            </w:r>
            <w:r>
              <w:rPr>
                <w:color w:val="2E74B5" w:themeColor="accent1" w:themeShade="BF"/>
              </w:rPr>
              <w:t>1850</w:t>
            </w:r>
            <w:r w:rsidR="000158F1">
              <w:rPr>
                <w:color w:val="2E74B5" w:themeColor="accent1" w:themeShade="BF"/>
              </w:rPr>
              <w:t xml:space="preserve"> </w:t>
            </w:r>
            <w:r w:rsidR="00D878B0" w:rsidRPr="00D878B0">
              <w:rPr>
                <w:color w:val="2E74B5" w:themeColor="accent1" w:themeShade="BF"/>
              </w:rPr>
              <w:t>lopende meter</w:t>
            </w:r>
          </w:p>
          <w:p w:rsidR="00D878B0" w:rsidRPr="00D878B0" w:rsidRDefault="00F7328C" w:rsidP="000158F1">
            <w:pPr>
              <w:rPr>
                <w:smallCaps/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1537</w:t>
            </w:r>
            <w:r w:rsidR="000158F1">
              <w:rPr>
                <w:color w:val="2E74B5" w:themeColor="accent1" w:themeShade="BF"/>
              </w:rPr>
              <w:t>m</w:t>
            </w:r>
            <w:r w:rsidR="00D878B0" w:rsidRPr="00D878B0">
              <w:rPr>
                <w:color w:val="2E74B5" w:themeColor="accent1" w:themeShade="BF"/>
              </w:rPr>
              <w:t>²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7A7731" w:rsidRPr="008A34BE" w:rsidRDefault="007A7731" w:rsidP="007A7731">
            <w:pPr>
              <w:rPr>
                <w:smallCaps/>
              </w:rPr>
            </w:pPr>
            <w:r w:rsidRPr="008A34BE">
              <w:rPr>
                <w:smallCaps/>
              </w:rPr>
              <w:t>Is er bestaande riolering?</w:t>
            </w:r>
            <w:r w:rsidR="00D878B0">
              <w:rPr>
                <w:smallCaps/>
              </w:rPr>
              <w:t xml:space="preserve"> hoe diep ligt die?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Ja, </w:t>
            </w:r>
            <w:proofErr w:type="gramStart"/>
            <w:r>
              <w:rPr>
                <w:color w:val="2E74B5" w:themeColor="accent1" w:themeShade="BF"/>
              </w:rPr>
              <w:t>max</w:t>
            </w:r>
            <w:proofErr w:type="gramEnd"/>
            <w:r>
              <w:rPr>
                <w:color w:val="2E74B5" w:themeColor="accent1" w:themeShade="BF"/>
              </w:rPr>
              <w:t>. 1.90m onder het maaiveld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7A7731" w:rsidRDefault="007A7731" w:rsidP="00693FD2">
            <w:pPr>
              <w:rPr>
                <w:smallCaps/>
              </w:rPr>
            </w:pPr>
            <w:r>
              <w:rPr>
                <w:smallCaps/>
              </w:rPr>
              <w:t>Ligt de n</w:t>
            </w:r>
            <w:r w:rsidRPr="008A34BE">
              <w:rPr>
                <w:smallCaps/>
              </w:rPr>
              <w:t>ieuw</w:t>
            </w:r>
            <w:r w:rsidR="00693FD2">
              <w:rPr>
                <w:smallCaps/>
              </w:rPr>
              <w:t>e riolering dieper dan de bestaande</w:t>
            </w:r>
            <w:r w:rsidRPr="008A34BE">
              <w:rPr>
                <w:smallCaps/>
              </w:rPr>
              <w:t>?</w:t>
            </w:r>
          </w:p>
          <w:p w:rsidR="00693FD2" w:rsidRPr="008A34BE" w:rsidRDefault="00693FD2" w:rsidP="00693FD2">
            <w:pPr>
              <w:rPr>
                <w:smallCaps/>
              </w:rPr>
            </w:pPr>
            <w:r>
              <w:rPr>
                <w:smallCaps/>
              </w:rPr>
              <w:t>of is er enkel aanleg van nieuwe riolering?</w:t>
            </w:r>
          </w:p>
        </w:tc>
        <w:tc>
          <w:tcPr>
            <w:tcW w:w="3686" w:type="dxa"/>
          </w:tcPr>
          <w:p w:rsidR="00911B73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693FD2" w:rsidRDefault="007A7731" w:rsidP="007A7731">
            <w:pPr>
              <w:rPr>
                <w:smallCaps/>
              </w:rPr>
            </w:pPr>
            <w:r w:rsidRPr="008A34BE">
              <w:rPr>
                <w:smallCaps/>
              </w:rPr>
              <w:t>Worden bestaande grachten verbreed of verdiept?</w:t>
            </w:r>
            <w:r w:rsidR="00D878B0">
              <w:rPr>
                <w:smallCaps/>
              </w:rPr>
              <w:t xml:space="preserve"> </w:t>
            </w:r>
          </w:p>
          <w:p w:rsidR="007A7731" w:rsidRPr="008A34BE" w:rsidRDefault="00D878B0" w:rsidP="007A7731">
            <w:pPr>
              <w:rPr>
                <w:smallCaps/>
              </w:rPr>
            </w:pPr>
            <w:r>
              <w:rPr>
                <w:smallCaps/>
              </w:rPr>
              <w:t>hoe breed/hoe diep?</w:t>
            </w:r>
          </w:p>
        </w:tc>
        <w:tc>
          <w:tcPr>
            <w:tcW w:w="3686" w:type="dxa"/>
          </w:tcPr>
          <w:p w:rsidR="007A7731" w:rsidRPr="00D878B0" w:rsidRDefault="00254E42" w:rsidP="00254E42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Ja, in de Rozestraat wordt de langsgracht verbreed en verdiept en wat verder van de weg gelegd. In de bestaande toestand was deze gracht </w:t>
            </w:r>
            <w:r>
              <w:rPr>
                <w:rFonts w:cstheme="minorHAnsi"/>
                <w:color w:val="2E74B5" w:themeColor="accent1" w:themeShade="BF"/>
              </w:rPr>
              <w:t>±</w:t>
            </w:r>
            <w:r>
              <w:rPr>
                <w:color w:val="2E74B5" w:themeColor="accent1" w:themeShade="BF"/>
              </w:rPr>
              <w:t xml:space="preserve">70cm diep en </w:t>
            </w:r>
            <w:r>
              <w:rPr>
                <w:rFonts w:cstheme="minorHAnsi"/>
                <w:color w:val="2E74B5" w:themeColor="accent1" w:themeShade="BF"/>
              </w:rPr>
              <w:t>±</w:t>
            </w:r>
            <w:r>
              <w:rPr>
                <w:color w:val="2E74B5" w:themeColor="accent1" w:themeShade="BF"/>
              </w:rPr>
              <w:t>2m breed, in de nieuwe toestand 1m tot 2m diep met een breedte van 4.6m tot 8.2m.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693FD2" w:rsidRDefault="007A7731" w:rsidP="007A7731">
            <w:pPr>
              <w:rPr>
                <w:smallCaps/>
              </w:rPr>
            </w:pPr>
            <w:r w:rsidRPr="008A34BE">
              <w:rPr>
                <w:smallCaps/>
              </w:rPr>
              <w:t>Worden er nieuwe grachten aangelegd?</w:t>
            </w:r>
            <w:r w:rsidR="00D878B0">
              <w:rPr>
                <w:smallCaps/>
              </w:rPr>
              <w:t xml:space="preserve"> </w:t>
            </w:r>
          </w:p>
          <w:p w:rsidR="007A7731" w:rsidRPr="008A34BE" w:rsidRDefault="00D878B0" w:rsidP="007A7731">
            <w:pPr>
              <w:rPr>
                <w:smallCaps/>
              </w:rPr>
            </w:pPr>
            <w:r>
              <w:rPr>
                <w:smallCaps/>
              </w:rPr>
              <w:t>hoe diep?</w:t>
            </w:r>
          </w:p>
        </w:tc>
        <w:tc>
          <w:tcPr>
            <w:tcW w:w="3686" w:type="dxa"/>
          </w:tcPr>
          <w:p w:rsidR="007A7731" w:rsidRPr="00D878B0" w:rsidRDefault="00254E42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 xml:space="preserve">Ja, de ontworpen gracht langs de kerkweg heeft een </w:t>
            </w:r>
            <w:proofErr w:type="gramStart"/>
            <w:r>
              <w:rPr>
                <w:color w:val="2E74B5" w:themeColor="accent1" w:themeShade="BF"/>
              </w:rPr>
              <w:t>max</w:t>
            </w:r>
            <w:proofErr w:type="gramEnd"/>
            <w:r>
              <w:rPr>
                <w:color w:val="2E74B5" w:themeColor="accent1" w:themeShade="BF"/>
              </w:rPr>
              <w:t xml:space="preserve">. diepte van 1.9m en de ontworpen grachten ten oosten van de Molenkouterstraat zijn </w:t>
            </w:r>
            <w:proofErr w:type="gramStart"/>
            <w:r>
              <w:rPr>
                <w:color w:val="2E74B5" w:themeColor="accent1" w:themeShade="BF"/>
              </w:rPr>
              <w:t>max</w:t>
            </w:r>
            <w:proofErr w:type="gramEnd"/>
            <w:r>
              <w:rPr>
                <w:color w:val="2E74B5" w:themeColor="accent1" w:themeShade="BF"/>
              </w:rPr>
              <w:t>. 1.25m diep.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693FD2" w:rsidRDefault="007A7731" w:rsidP="007A7731">
            <w:pPr>
              <w:rPr>
                <w:smallCaps/>
              </w:rPr>
            </w:pPr>
            <w:r>
              <w:rPr>
                <w:smallCaps/>
              </w:rPr>
              <w:t xml:space="preserve">Is er een </w:t>
            </w:r>
            <w:r w:rsidRPr="008A34BE">
              <w:rPr>
                <w:smallCaps/>
              </w:rPr>
              <w:t xml:space="preserve">PS? </w:t>
            </w:r>
          </w:p>
          <w:p w:rsidR="007A7731" w:rsidRPr="008A34BE" w:rsidRDefault="007A7731" w:rsidP="007A7731">
            <w:pPr>
              <w:rPr>
                <w:smallCaps/>
              </w:rPr>
            </w:pPr>
            <w:r w:rsidRPr="008A34BE">
              <w:rPr>
                <w:smallCaps/>
              </w:rPr>
              <w:t>Diepte?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  <w:r w:rsidR="00254E42">
              <w:rPr>
                <w:color w:val="2E74B5" w:themeColor="accent1" w:themeShade="BF"/>
              </w:rPr>
              <w:t xml:space="preserve"> maar wel een pompunit van 1.1m diep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693FD2" w:rsidRDefault="007A7731" w:rsidP="007A7731">
            <w:pPr>
              <w:rPr>
                <w:smallCaps/>
              </w:rPr>
            </w:pPr>
            <w:r>
              <w:rPr>
                <w:smallCaps/>
              </w:rPr>
              <w:t xml:space="preserve">Is er een bufferbekken? </w:t>
            </w:r>
          </w:p>
          <w:p w:rsidR="007A7731" w:rsidRDefault="007A7731" w:rsidP="007A7731">
            <w:pPr>
              <w:rPr>
                <w:smallCaps/>
              </w:rPr>
            </w:pPr>
            <w:r>
              <w:rPr>
                <w:smallCaps/>
              </w:rPr>
              <w:t>Diepte?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693FD2" w:rsidRDefault="007A7731" w:rsidP="007A7731">
            <w:pPr>
              <w:rPr>
                <w:smallCaps/>
              </w:rPr>
            </w:pPr>
            <w:r>
              <w:rPr>
                <w:smallCaps/>
              </w:rPr>
              <w:t xml:space="preserve">Betreft het een RWZI/KWZI? </w:t>
            </w:r>
          </w:p>
          <w:p w:rsidR="007A7731" w:rsidRDefault="007A7731" w:rsidP="007A7731">
            <w:pPr>
              <w:rPr>
                <w:smallCaps/>
              </w:rPr>
            </w:pPr>
            <w:r>
              <w:rPr>
                <w:smallCaps/>
              </w:rPr>
              <w:t>Diepte?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7A7731" w:rsidRDefault="007A7731" w:rsidP="007A7731">
            <w:pPr>
              <w:rPr>
                <w:smallCaps/>
              </w:rPr>
            </w:pPr>
            <w:r>
              <w:rPr>
                <w:smallCaps/>
              </w:rPr>
              <w:t>Is er een t</w:t>
            </w:r>
            <w:r w:rsidRPr="008A34BE">
              <w:rPr>
                <w:smallCaps/>
              </w:rPr>
              <w:t>errein voor grondverbetering?</w:t>
            </w:r>
          </w:p>
          <w:p w:rsidR="00D878B0" w:rsidRPr="008A34BE" w:rsidRDefault="00D878B0" w:rsidP="007A7731">
            <w:pPr>
              <w:rPr>
                <w:smallCaps/>
              </w:rPr>
            </w:pPr>
            <w:r>
              <w:rPr>
                <w:smallCaps/>
              </w:rPr>
              <w:t>waar/welk perceel?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  <w:r w:rsidR="00F7328C">
              <w:rPr>
                <w:color w:val="2E74B5" w:themeColor="accent1" w:themeShade="BF"/>
              </w:rPr>
              <w:t>, op perceel Afd.2 Sectie A nr.935A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693FD2" w:rsidRDefault="007A7731" w:rsidP="007A7731">
            <w:pPr>
              <w:rPr>
                <w:smallCaps/>
              </w:rPr>
            </w:pPr>
            <w:r>
              <w:rPr>
                <w:smallCaps/>
              </w:rPr>
              <w:t>Wegenisherstel</w:t>
            </w:r>
            <w:r w:rsidR="00693FD2">
              <w:rPr>
                <w:smallCaps/>
              </w:rPr>
              <w:t>?</w:t>
            </w:r>
          </w:p>
          <w:p w:rsidR="007A7731" w:rsidRPr="008A34BE" w:rsidRDefault="00693FD2" w:rsidP="00693FD2">
            <w:pPr>
              <w:rPr>
                <w:smallCaps/>
              </w:rPr>
            </w:pPr>
            <w:r>
              <w:rPr>
                <w:smallCaps/>
              </w:rPr>
              <w:t xml:space="preserve">of </w:t>
            </w:r>
            <w:r w:rsidR="007A7731">
              <w:rPr>
                <w:smallCaps/>
              </w:rPr>
              <w:t>n</w:t>
            </w:r>
            <w:r w:rsidR="007A7731" w:rsidRPr="008A34BE">
              <w:rPr>
                <w:smallCaps/>
              </w:rPr>
              <w:t>ieuw wegenisontwerp met of zonder uitbreiding?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Ja</w:t>
            </w:r>
            <w:r w:rsidR="00F7328C">
              <w:rPr>
                <w:color w:val="2E74B5" w:themeColor="accent1" w:themeShade="BF"/>
              </w:rPr>
              <w:t>, opbraak en herstel en een nieuw wegenisontwerp voor de Molenkouterstraat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7A7731" w:rsidRPr="008A34BE" w:rsidRDefault="007A7731" w:rsidP="007A7731">
            <w:pPr>
              <w:rPr>
                <w:smallCaps/>
              </w:rPr>
            </w:pPr>
            <w:r w:rsidRPr="008A34BE">
              <w:rPr>
                <w:smallCaps/>
              </w:rPr>
              <w:t>Speciale uitvoeringstechnieken: drilling of boring?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  <w:tr w:rsidR="007A7731" w:rsidRPr="008A34BE" w:rsidTr="004137D2">
        <w:trPr>
          <w:trHeight w:val="567"/>
        </w:trPr>
        <w:tc>
          <w:tcPr>
            <w:tcW w:w="5240" w:type="dxa"/>
          </w:tcPr>
          <w:p w:rsidR="007A7731" w:rsidRPr="008A34BE" w:rsidRDefault="007A7731" w:rsidP="007A7731">
            <w:pPr>
              <w:rPr>
                <w:smallCaps/>
              </w:rPr>
            </w:pPr>
            <w:r>
              <w:rPr>
                <w:smallCaps/>
              </w:rPr>
              <w:t>Speciale bewerkingen</w:t>
            </w:r>
          </w:p>
        </w:tc>
        <w:tc>
          <w:tcPr>
            <w:tcW w:w="3686" w:type="dxa"/>
          </w:tcPr>
          <w:p w:rsidR="007A7731" w:rsidRPr="00D878B0" w:rsidRDefault="00911B73" w:rsidP="007A7731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Nee</w:t>
            </w:r>
          </w:p>
        </w:tc>
      </w:tr>
    </w:tbl>
    <w:p w:rsidR="00672FA9" w:rsidRDefault="00672FA9" w:rsidP="00215E9E">
      <w:pPr>
        <w:rPr>
          <w:smallCaps/>
        </w:rPr>
      </w:pPr>
    </w:p>
    <w:p w:rsidR="009B2A6B" w:rsidRPr="00672FA9" w:rsidRDefault="009B2A6B" w:rsidP="00215E9E">
      <w:pPr>
        <w:rPr>
          <w:smallCaps/>
        </w:rPr>
      </w:pPr>
    </w:p>
    <w:sectPr w:rsidR="009B2A6B" w:rsidRPr="00672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BD"/>
    <w:rsid w:val="000158F1"/>
    <w:rsid w:val="001534A5"/>
    <w:rsid w:val="00215E9E"/>
    <w:rsid w:val="00230239"/>
    <w:rsid w:val="00254E42"/>
    <w:rsid w:val="004137D2"/>
    <w:rsid w:val="0042080D"/>
    <w:rsid w:val="004F36D0"/>
    <w:rsid w:val="00672FA9"/>
    <w:rsid w:val="00693FD2"/>
    <w:rsid w:val="006A73E5"/>
    <w:rsid w:val="0071794C"/>
    <w:rsid w:val="007A7731"/>
    <w:rsid w:val="007D5AF8"/>
    <w:rsid w:val="008A34BE"/>
    <w:rsid w:val="00911B73"/>
    <w:rsid w:val="009B2A6B"/>
    <w:rsid w:val="00A20595"/>
    <w:rsid w:val="00B24BA3"/>
    <w:rsid w:val="00BC797F"/>
    <w:rsid w:val="00C700BD"/>
    <w:rsid w:val="00D878B0"/>
    <w:rsid w:val="00F13F9B"/>
    <w:rsid w:val="00F7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72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15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rsid w:val="00672F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1484\Documents\Aangepaste%20Office-sjablonen\Inventarisatie%20archeologie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Inventarisatie archeologie.dotx</Template>
  <TotalTime>1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Aquafin NV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Pogacnik</dc:creator>
  <cp:lastModifiedBy>Anja - Infrastructuur - SB Jonckheere</cp:lastModifiedBy>
  <cp:revision>3</cp:revision>
  <dcterms:created xsi:type="dcterms:W3CDTF">2018-12-19T09:51:00Z</dcterms:created>
  <dcterms:modified xsi:type="dcterms:W3CDTF">2018-12-19T09:51:00Z</dcterms:modified>
</cp:coreProperties>
</file>